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0D4" w:rsidRPr="00CA7C3D" w:rsidRDefault="009750D4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9750D4" w:rsidRPr="00CA7C3D" w:rsidRDefault="009750D4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9750D4" w:rsidRPr="00CA7C3D" w:rsidRDefault="009750D4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9750D4" w:rsidRPr="00CA7C3D" w:rsidRDefault="009750D4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9750D4" w:rsidRPr="00CA7C3D" w:rsidRDefault="009750D4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>19.02.2024   № 33</w:t>
      </w:r>
    </w:p>
    <w:p w:rsidR="009750D4" w:rsidRPr="00CA7C3D" w:rsidRDefault="009750D4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9750D4" w:rsidRPr="00CA7C3D" w:rsidRDefault="009750D4" w:rsidP="00826EFA">
      <w:pPr>
        <w:spacing w:line="240" w:lineRule="auto"/>
        <w:ind w:right="5102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схемы расположения  земельн</w:t>
      </w:r>
      <w:r>
        <w:rPr>
          <w:sz w:val="28"/>
          <w:szCs w:val="28"/>
          <w:lang w:eastAsia="ru-RU"/>
        </w:rPr>
        <w:t>ого</w:t>
      </w:r>
      <w:r w:rsidRPr="00CA7C3D">
        <w:rPr>
          <w:sz w:val="28"/>
          <w:szCs w:val="28"/>
          <w:lang w:eastAsia="ru-RU"/>
        </w:rPr>
        <w:t xml:space="preserve"> 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</w:t>
      </w:r>
      <w:r w:rsidRPr="00CA7C3D">
        <w:rPr>
          <w:sz w:val="28"/>
          <w:szCs w:val="28"/>
          <w:lang w:eastAsia="ru-RU"/>
        </w:rPr>
        <w:t xml:space="preserve"> по адресу: </w:t>
      </w:r>
      <w:r>
        <w:rPr>
          <w:sz w:val="28"/>
          <w:szCs w:val="28"/>
          <w:lang w:eastAsia="ru-RU"/>
        </w:rPr>
        <w:t xml:space="preserve">Российская Федерация, </w:t>
      </w:r>
      <w:r w:rsidRPr="00CA7C3D">
        <w:rPr>
          <w:sz w:val="28"/>
          <w:szCs w:val="28"/>
          <w:lang w:eastAsia="ru-RU"/>
        </w:rPr>
        <w:t>Брянская область, Унечский</w:t>
      </w:r>
      <w:r>
        <w:rPr>
          <w:sz w:val="28"/>
          <w:szCs w:val="28"/>
          <w:lang w:eastAsia="ru-RU"/>
        </w:rPr>
        <w:t xml:space="preserve"> муниципальный</w:t>
      </w:r>
      <w:r w:rsidRPr="00CA7C3D">
        <w:rPr>
          <w:sz w:val="28"/>
          <w:szCs w:val="28"/>
          <w:lang w:eastAsia="ru-RU"/>
        </w:rPr>
        <w:t xml:space="preserve"> р</w:t>
      </w:r>
      <w:r>
        <w:rPr>
          <w:sz w:val="28"/>
          <w:szCs w:val="28"/>
          <w:lang w:eastAsia="ru-RU"/>
        </w:rPr>
        <w:t>айо</w:t>
      </w:r>
      <w:r w:rsidRPr="00CA7C3D">
        <w:rPr>
          <w:sz w:val="28"/>
          <w:szCs w:val="28"/>
          <w:lang w:eastAsia="ru-RU"/>
        </w:rPr>
        <w:t xml:space="preserve">н, </w:t>
      </w:r>
      <w:r>
        <w:rPr>
          <w:sz w:val="28"/>
          <w:szCs w:val="28"/>
          <w:lang w:eastAsia="ru-RU"/>
        </w:rPr>
        <w:t>Унечское городское поселение, г. Унеча</w:t>
      </w:r>
    </w:p>
    <w:p w:rsidR="009750D4" w:rsidRPr="00CA7C3D" w:rsidRDefault="009750D4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9750D4" w:rsidRPr="00CA7C3D" w:rsidRDefault="009750D4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9750D4" w:rsidRDefault="009750D4" w:rsidP="00F77AF1">
      <w:pPr>
        <w:spacing w:after="120" w:line="240" w:lineRule="auto"/>
        <w:ind w:firstLine="856"/>
        <w:jc w:val="both"/>
        <w:rPr>
          <w:lang w:eastAsia="ru-RU"/>
        </w:rPr>
      </w:pPr>
      <w:r w:rsidRPr="00372FFD">
        <w:rPr>
          <w:lang w:eastAsia="ru-RU"/>
        </w:rPr>
        <w:t>Руководствуясь  ст</w:t>
      </w:r>
      <w:r>
        <w:rPr>
          <w:lang w:eastAsia="ru-RU"/>
        </w:rPr>
        <w:t>атьями</w:t>
      </w:r>
      <w:r w:rsidRPr="00372FFD">
        <w:rPr>
          <w:lang w:eastAsia="ru-RU"/>
        </w:rPr>
        <w:t xml:space="preserve">  11.3, 11.9, 11.10, 39.11, 39.12 Земельного кодекса РФ, ст</w:t>
      </w:r>
      <w:r>
        <w:rPr>
          <w:lang w:eastAsia="ru-RU"/>
        </w:rPr>
        <w:t>атьей</w:t>
      </w:r>
      <w:r w:rsidRPr="00372FFD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</w:t>
      </w:r>
      <w:r>
        <w:rPr>
          <w:lang w:eastAsia="ru-RU"/>
        </w:rPr>
        <w:t xml:space="preserve">пунктом 1 постановления Правительства РФ от 09.04.2022 № 629 (в редакции от  02.02.2024 № 102) «Об особенностях регулирования земельных отношений в Российской Федерации в 2022 и 2023 годах, а также о случаях установления льготной арендной платы по договорам аренды земельных участков, находящихся в федеральной собственности, и размере такой платы», </w:t>
      </w:r>
      <w:r w:rsidRPr="003C27E2">
        <w:t xml:space="preserve">Приказом </w:t>
      </w:r>
      <w:r>
        <w:t>Росреестра</w:t>
      </w:r>
      <w:r w:rsidRPr="003C27E2">
        <w:t xml:space="preserve"> от </w:t>
      </w:r>
      <w:r>
        <w:t>19</w:t>
      </w:r>
      <w:r w:rsidRPr="003C27E2">
        <w:t>.</w:t>
      </w:r>
      <w:r>
        <w:t>04</w:t>
      </w:r>
      <w:r w:rsidRPr="003C27E2">
        <w:t>.20</w:t>
      </w:r>
      <w:r>
        <w:t xml:space="preserve">22 </w:t>
      </w:r>
      <w:r w:rsidRPr="003C27E2">
        <w:t>№</w:t>
      </w:r>
      <w:r>
        <w:t xml:space="preserve"> П/0148</w:t>
      </w:r>
      <w:r w:rsidRPr="003C27E2">
        <w:t xml:space="preserve">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</w:t>
      </w:r>
      <w:r w:rsidRPr="005F4612">
        <w:t xml:space="preserve">плане территории  в форме электронного документа, формы </w:t>
      </w:r>
      <w:r w:rsidRPr="000A78F2">
        <w:t>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</w:t>
      </w:r>
      <w:r w:rsidRPr="00372FFD">
        <w:rPr>
          <w:lang w:eastAsia="ru-RU"/>
        </w:rPr>
        <w:t>»,</w:t>
      </w:r>
      <w:r w:rsidRPr="008F7285">
        <w:t>Соглашением о передаче и приеме полномочий по решению вопросов местного значения муниципального образования «Унечское городское поселение» муниципально</w:t>
      </w:r>
      <w:r>
        <w:t>му</w:t>
      </w:r>
      <w:r w:rsidRPr="008F7285">
        <w:t xml:space="preserve"> образовани</w:t>
      </w:r>
      <w:r>
        <w:t>ю</w:t>
      </w:r>
      <w:r w:rsidRPr="008F7285">
        <w:t xml:space="preserve"> «Унечский муниципальный район» от </w:t>
      </w:r>
      <w:r>
        <w:t>04.10</w:t>
      </w:r>
      <w:r w:rsidRPr="008F7285">
        <w:t>.201</w:t>
      </w:r>
      <w:r>
        <w:t>9</w:t>
      </w:r>
      <w:r w:rsidRPr="008F7285">
        <w:t xml:space="preserve">, </w:t>
      </w:r>
      <w:r w:rsidRPr="003112D7">
        <w:t xml:space="preserve">решением Унечского </w:t>
      </w:r>
      <w:r>
        <w:t>районного</w:t>
      </w:r>
      <w:r w:rsidRPr="003112D7">
        <w:t xml:space="preserve"> Совета народных депутатов от </w:t>
      </w:r>
      <w:bookmarkStart w:id="0" w:name="_Hlk158708539"/>
      <w:r>
        <w:t>27</w:t>
      </w:r>
      <w:r w:rsidRPr="003112D7">
        <w:t>.12.20</w:t>
      </w:r>
      <w:r>
        <w:t>23</w:t>
      </w:r>
      <w:r w:rsidRPr="003112D7">
        <w:t xml:space="preserve"> № 4-</w:t>
      </w:r>
      <w:r>
        <w:t>148</w:t>
      </w:r>
      <w:bookmarkEnd w:id="0"/>
      <w:r w:rsidRPr="003112D7">
        <w:t xml:space="preserve">«Об утверждении </w:t>
      </w:r>
      <w:r>
        <w:t xml:space="preserve">изменений в </w:t>
      </w:r>
      <w:r w:rsidRPr="003112D7">
        <w:t>Генеральн</w:t>
      </w:r>
      <w:r>
        <w:t>ый</w:t>
      </w:r>
      <w:r w:rsidRPr="003112D7">
        <w:t xml:space="preserve"> план </w:t>
      </w:r>
      <w:r w:rsidRPr="00DE64BF">
        <w:t>муниципального образования «Унечское городское поселение» Унечского района Брянской области</w:t>
      </w:r>
      <w:r w:rsidRPr="003112D7">
        <w:t xml:space="preserve">», решением Унечского районного Совета народных депутатов от </w:t>
      </w:r>
      <w:r>
        <w:t>03</w:t>
      </w:r>
      <w:r w:rsidRPr="003112D7">
        <w:t>.1</w:t>
      </w:r>
      <w:r>
        <w:t>1</w:t>
      </w:r>
      <w:r w:rsidRPr="003112D7">
        <w:t>.20</w:t>
      </w:r>
      <w:r>
        <w:t>15</w:t>
      </w:r>
      <w:r w:rsidRPr="003112D7">
        <w:t xml:space="preserve"> № </w:t>
      </w:r>
      <w:r>
        <w:t>3</w:t>
      </w:r>
      <w:r w:rsidRPr="003112D7">
        <w:t>-</w:t>
      </w:r>
      <w:r>
        <w:t>74</w:t>
      </w:r>
      <w:r w:rsidRPr="003112D7">
        <w:t xml:space="preserve"> «Об утверждении Правил землепользования и застройки </w:t>
      </w:r>
      <w:r w:rsidRPr="00DE64BF">
        <w:t>муниципального образования «Унечское городское поселение» Унечского района Брянской области</w:t>
      </w:r>
      <w:r w:rsidRPr="003112D7">
        <w:t>»(в редакции решени</w:t>
      </w:r>
      <w:r>
        <w:t>й от 27</w:t>
      </w:r>
      <w:r w:rsidRPr="003112D7">
        <w:t>.</w:t>
      </w:r>
      <w:r>
        <w:t>03</w:t>
      </w:r>
      <w:r w:rsidRPr="003112D7">
        <w:t>.201</w:t>
      </w:r>
      <w:r>
        <w:t>7</w:t>
      </w:r>
      <w:r w:rsidRPr="003112D7">
        <w:t xml:space="preserve"> № </w:t>
      </w:r>
      <w:r>
        <w:t>3</w:t>
      </w:r>
      <w:r w:rsidRPr="003112D7">
        <w:t>-</w:t>
      </w:r>
      <w:r>
        <w:t>137, от  27.12.2023 № 4-149</w:t>
      </w:r>
      <w:r w:rsidRPr="003112D7">
        <w:t>)</w:t>
      </w:r>
      <w:r>
        <w:t xml:space="preserve">, рассмотрев обращение  Ковалевой Н.А., </w:t>
      </w:r>
      <w:r w:rsidRPr="00F77AF1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77AF1">
        <w:rPr>
          <w:lang w:eastAsia="ru-RU"/>
        </w:rPr>
        <w:t xml:space="preserve"> участ</w:t>
      </w:r>
      <w:r>
        <w:rPr>
          <w:lang w:eastAsia="ru-RU"/>
        </w:rPr>
        <w:t>ка</w:t>
      </w:r>
    </w:p>
    <w:p w:rsidR="009750D4" w:rsidRPr="00F77AF1" w:rsidRDefault="009750D4" w:rsidP="00F77AF1">
      <w:pPr>
        <w:spacing w:after="120" w:line="240" w:lineRule="auto"/>
        <w:ind w:firstLine="856"/>
        <w:jc w:val="both"/>
        <w:rPr>
          <w:lang w:eastAsia="ru-RU"/>
        </w:rPr>
      </w:pPr>
    </w:p>
    <w:p w:rsidR="009750D4" w:rsidRPr="00CA7C3D" w:rsidRDefault="009750D4" w:rsidP="00F77AF1">
      <w:pPr>
        <w:tabs>
          <w:tab w:val="left" w:pos="5130"/>
        </w:tabs>
        <w:spacing w:after="120" w:line="240" w:lineRule="auto"/>
        <w:jc w:val="both"/>
        <w:rPr>
          <w:rFonts w:ascii="Arial" w:hAnsi="Arial" w:cs="Arial"/>
          <w:lang w:eastAsia="ru-RU"/>
        </w:rPr>
      </w:pPr>
      <w:r w:rsidRPr="00CA7C3D">
        <w:rPr>
          <w:lang w:eastAsia="ru-RU"/>
        </w:rPr>
        <w:t>ПОСТАНОВЛЯЮ:</w:t>
      </w:r>
    </w:p>
    <w:p w:rsidR="009750D4" w:rsidRDefault="009750D4" w:rsidP="00F77AF1">
      <w:pPr>
        <w:numPr>
          <w:ilvl w:val="0"/>
          <w:numId w:val="1"/>
        </w:numPr>
        <w:tabs>
          <w:tab w:val="clear" w:pos="702"/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F77AF1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участковна кадастровом плане территории</w:t>
      </w:r>
      <w:r>
        <w:rPr>
          <w:lang w:eastAsia="ru-RU"/>
        </w:rPr>
        <w:t>,в кадастровом квартале 32:27:0430315, расположенного в территориальной зоне П1-0 – производственной зоне, с размещением  предприятий</w:t>
      </w:r>
      <w:r>
        <w:rPr>
          <w:lang w:val="en-US" w:eastAsia="ru-RU"/>
        </w:rPr>
        <w:t>V</w:t>
      </w:r>
      <w:r>
        <w:rPr>
          <w:lang w:eastAsia="ru-RU"/>
        </w:rPr>
        <w:t xml:space="preserve"> класса  опасности,</w:t>
      </w:r>
      <w:r w:rsidRPr="00F77AF1">
        <w:rPr>
          <w:lang w:eastAsia="ru-RU"/>
        </w:rPr>
        <w:t>со следующими показателями:</w:t>
      </w:r>
    </w:p>
    <w:p w:rsidR="009750D4" w:rsidRPr="00F77AF1" w:rsidRDefault="009750D4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77AF1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450</w:t>
      </w:r>
      <w:r w:rsidRPr="00F77AF1">
        <w:rPr>
          <w:lang w:eastAsia="ru-RU"/>
        </w:rPr>
        <w:t>кв.м;</w:t>
      </w:r>
    </w:p>
    <w:p w:rsidR="009750D4" w:rsidRPr="00F77AF1" w:rsidRDefault="009750D4" w:rsidP="009831EF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77AF1">
        <w:rPr>
          <w:lang w:eastAsia="ru-RU"/>
        </w:rPr>
        <w:t xml:space="preserve">- адрес участка: </w:t>
      </w:r>
      <w:r w:rsidRPr="009831EF">
        <w:rPr>
          <w:lang w:eastAsia="ru-RU"/>
        </w:rPr>
        <w:t>Российская Федерация, Брянская область, Унечский муниципальный район, Унечское городское поселение, г. Унеча</w:t>
      </w:r>
      <w:r w:rsidRPr="00F77AF1">
        <w:rPr>
          <w:lang w:eastAsia="ru-RU"/>
        </w:rPr>
        <w:t>;</w:t>
      </w:r>
    </w:p>
    <w:p w:rsidR="009750D4" w:rsidRPr="00F77AF1" w:rsidRDefault="009750D4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77AF1">
        <w:rPr>
          <w:lang w:eastAsia="ru-RU"/>
        </w:rPr>
        <w:t>- вид разрешенного использования: «</w:t>
      </w:r>
      <w:r>
        <w:rPr>
          <w:lang w:eastAsia="ru-RU"/>
        </w:rPr>
        <w:t>Автомобильные мойки</w:t>
      </w:r>
      <w:r w:rsidRPr="00F77AF1">
        <w:rPr>
          <w:lang w:eastAsia="ru-RU"/>
        </w:rPr>
        <w:t xml:space="preserve">»;  </w:t>
      </w:r>
    </w:p>
    <w:p w:rsidR="009750D4" w:rsidRDefault="009750D4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77AF1">
        <w:rPr>
          <w:lang w:eastAsia="ru-RU"/>
        </w:rPr>
        <w:t xml:space="preserve">-  категория земель: земли </w:t>
      </w:r>
      <w:r>
        <w:rPr>
          <w:lang w:eastAsia="ru-RU"/>
        </w:rPr>
        <w:t>населенных пунктов.</w:t>
      </w:r>
    </w:p>
    <w:p w:rsidR="009750D4" w:rsidRPr="00F77AF1" w:rsidRDefault="009750D4" w:rsidP="00F77AF1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77AF1">
        <w:rPr>
          <w:lang w:eastAsia="ru-RU"/>
        </w:rPr>
        <w:t>2. Образовать земельны</w:t>
      </w:r>
      <w:r>
        <w:rPr>
          <w:lang w:eastAsia="ru-RU"/>
        </w:rPr>
        <w:t>й</w:t>
      </w:r>
      <w:r w:rsidRPr="00F77AF1">
        <w:rPr>
          <w:lang w:eastAsia="ru-RU"/>
        </w:rPr>
        <w:t xml:space="preserve"> участ</w:t>
      </w:r>
      <w:r>
        <w:rPr>
          <w:lang w:eastAsia="ru-RU"/>
        </w:rPr>
        <w:t>о</w:t>
      </w:r>
      <w:r w:rsidRPr="00F77AF1">
        <w:rPr>
          <w:lang w:eastAsia="ru-RU"/>
        </w:rPr>
        <w:t>к из земель, государственная собственность на которые не разграничена, указанны</w:t>
      </w:r>
      <w:r>
        <w:rPr>
          <w:lang w:eastAsia="ru-RU"/>
        </w:rPr>
        <w:t>е</w:t>
      </w:r>
      <w:r w:rsidRPr="00F77AF1">
        <w:rPr>
          <w:lang w:eastAsia="ru-RU"/>
        </w:rPr>
        <w:t xml:space="preserve"> в пункте 1 настоящего постановления, в соответствии с действующим законодательством.</w:t>
      </w:r>
    </w:p>
    <w:p w:rsidR="009750D4" w:rsidRPr="00F77AF1" w:rsidRDefault="009750D4" w:rsidP="00F77AF1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77AF1">
        <w:rPr>
          <w:lang w:eastAsia="ru-RU"/>
        </w:rPr>
        <w:t>3. Площадь образуем</w:t>
      </w:r>
      <w:r>
        <w:rPr>
          <w:lang w:eastAsia="ru-RU"/>
        </w:rPr>
        <w:t>ого</w:t>
      </w:r>
      <w:r w:rsidRPr="00F77AF1">
        <w:rPr>
          <w:lang w:eastAsia="ru-RU"/>
        </w:rPr>
        <w:t xml:space="preserve"> земельн</w:t>
      </w:r>
      <w:r>
        <w:rPr>
          <w:lang w:eastAsia="ru-RU"/>
        </w:rPr>
        <w:t>ого</w:t>
      </w:r>
      <w:r w:rsidRPr="00F77AF1">
        <w:rPr>
          <w:lang w:eastAsia="ru-RU"/>
        </w:rPr>
        <w:t xml:space="preserve"> участк</w:t>
      </w:r>
      <w:r>
        <w:rPr>
          <w:lang w:eastAsia="ru-RU"/>
        </w:rPr>
        <w:t>а, указанного</w:t>
      </w:r>
      <w:r w:rsidRPr="00F77AF1">
        <w:rPr>
          <w:lang w:eastAsia="ru-RU"/>
        </w:rPr>
        <w:t xml:space="preserve">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9750D4" w:rsidRPr="00C91243" w:rsidRDefault="009750D4" w:rsidP="00B81EC0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4.</w:t>
      </w:r>
      <w:r w:rsidRPr="00C91243">
        <w:rPr>
          <w:lang w:eastAsia="ru-RU"/>
        </w:rPr>
        <w:t xml:space="preserve"> Срок действия решения об утверждении схемы расположения земельн</w:t>
      </w:r>
      <w:r>
        <w:rPr>
          <w:lang w:eastAsia="ru-RU"/>
        </w:rPr>
        <w:t>ых</w:t>
      </w:r>
      <w:r w:rsidRPr="00C91243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C91243">
        <w:rPr>
          <w:lang w:eastAsia="ru-RU"/>
        </w:rPr>
        <w:t xml:space="preserve"> составляет два года.</w:t>
      </w:r>
    </w:p>
    <w:p w:rsidR="009750D4" w:rsidRPr="009C1391" w:rsidRDefault="009750D4" w:rsidP="00B81EC0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5</w:t>
      </w:r>
      <w:r w:rsidRPr="009C1391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3C74D7">
          <w:rPr>
            <w:lang w:val="en-US" w:eastAsia="ru-RU"/>
          </w:rPr>
          <w:t>www</w:t>
        </w:r>
        <w:r w:rsidRPr="003C74D7">
          <w:rPr>
            <w:lang w:eastAsia="ru-RU"/>
          </w:rPr>
          <w:t>.</w:t>
        </w:r>
        <w:r w:rsidRPr="003C74D7">
          <w:rPr>
            <w:lang w:val="en-US" w:eastAsia="ru-RU"/>
          </w:rPr>
          <w:t>unradm</w:t>
        </w:r>
        <w:r w:rsidRPr="003C74D7">
          <w:rPr>
            <w:lang w:eastAsia="ru-RU"/>
          </w:rPr>
          <w:t>.</w:t>
        </w:r>
        <w:r w:rsidRPr="003C74D7">
          <w:rPr>
            <w:lang w:val="en-US" w:eastAsia="ru-RU"/>
          </w:rPr>
          <w:t>ru</w:t>
        </w:r>
      </w:hyperlink>
      <w:r>
        <w:rPr>
          <w:lang w:eastAsia="ru-RU"/>
        </w:rPr>
        <w:t>.</w:t>
      </w:r>
    </w:p>
    <w:p w:rsidR="009750D4" w:rsidRPr="009C1391" w:rsidRDefault="009750D4" w:rsidP="00B81EC0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6</w:t>
      </w:r>
      <w:r w:rsidRPr="009C1391">
        <w:rPr>
          <w:lang w:eastAsia="ru-RU"/>
        </w:rPr>
        <w:t>.  Настоящее постановление вступает в силу с момента его подписания.</w:t>
      </w:r>
    </w:p>
    <w:p w:rsidR="009750D4" w:rsidRPr="009C1391" w:rsidRDefault="009750D4" w:rsidP="00B81EC0">
      <w:pPr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7</w:t>
      </w:r>
      <w:r w:rsidRPr="009C1391">
        <w:rPr>
          <w:lang w:eastAsia="ru-RU"/>
        </w:rPr>
        <w:t xml:space="preserve">. Контроль за исполнением настоящего постановления возложить на </w:t>
      </w:r>
      <w:r>
        <w:rPr>
          <w:lang w:eastAsia="ru-RU"/>
        </w:rPr>
        <w:t>з</w:t>
      </w:r>
      <w:r w:rsidRPr="009C1391">
        <w:rPr>
          <w:lang w:eastAsia="ru-RU"/>
        </w:rPr>
        <w:t xml:space="preserve">аместителя главы администрации района </w:t>
      </w:r>
      <w:r>
        <w:rPr>
          <w:lang w:eastAsia="ru-RU"/>
        </w:rPr>
        <w:t>Акуленко О.А.</w:t>
      </w:r>
    </w:p>
    <w:p w:rsidR="009750D4" w:rsidRPr="009C1391" w:rsidRDefault="009750D4" w:rsidP="00B81EC0">
      <w:pPr>
        <w:spacing w:after="120" w:line="240" w:lineRule="auto"/>
        <w:jc w:val="both"/>
        <w:rPr>
          <w:lang w:eastAsia="ru-RU"/>
        </w:rPr>
      </w:pPr>
    </w:p>
    <w:p w:rsidR="009750D4" w:rsidRPr="009C1391" w:rsidRDefault="009750D4" w:rsidP="00B81EC0">
      <w:pPr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Глава</w:t>
      </w:r>
      <w:r w:rsidRPr="009C1391">
        <w:rPr>
          <w:lang w:eastAsia="ru-RU"/>
        </w:rPr>
        <w:t xml:space="preserve"> администрации района                                                                              А.М. Кусков</w:t>
      </w:r>
    </w:p>
    <w:p w:rsidR="009750D4" w:rsidRPr="009C1391" w:rsidRDefault="009750D4" w:rsidP="00B81EC0">
      <w:pPr>
        <w:tabs>
          <w:tab w:val="left" w:pos="1197"/>
        </w:tabs>
        <w:spacing w:line="240" w:lineRule="auto"/>
        <w:ind w:right="-3"/>
        <w:rPr>
          <w:lang w:eastAsia="ru-RU"/>
        </w:rPr>
      </w:pPr>
    </w:p>
    <w:p w:rsidR="009750D4" w:rsidRPr="009C1391" w:rsidRDefault="009750D4" w:rsidP="00B81EC0">
      <w:pPr>
        <w:tabs>
          <w:tab w:val="left" w:pos="1197"/>
        </w:tabs>
        <w:spacing w:line="240" w:lineRule="auto"/>
        <w:ind w:right="-3"/>
        <w:rPr>
          <w:lang w:eastAsia="ru-RU"/>
        </w:rPr>
      </w:pPr>
    </w:p>
    <w:p w:rsidR="009750D4" w:rsidRPr="00F77AF1" w:rsidRDefault="009750D4" w:rsidP="001E4838">
      <w:pPr>
        <w:spacing w:line="240" w:lineRule="auto"/>
        <w:jc w:val="both"/>
        <w:rPr>
          <w:rFonts w:ascii="Calibri" w:hAnsi="Calibri" w:cs="Calibri"/>
          <w:sz w:val="22"/>
          <w:szCs w:val="22"/>
        </w:rPr>
      </w:pPr>
    </w:p>
    <w:p w:rsidR="009750D4" w:rsidRDefault="009750D4" w:rsidP="00CA7C3D">
      <w:pPr>
        <w:suppressAutoHyphens/>
        <w:spacing w:after="120" w:line="240" w:lineRule="auto"/>
        <w:jc w:val="both"/>
        <w:rPr>
          <w:lang w:eastAsia="ru-RU"/>
        </w:rPr>
      </w:pPr>
    </w:p>
    <w:sectPr w:rsidR="009750D4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50D4" w:rsidRDefault="009750D4" w:rsidP="006F0F01">
      <w:pPr>
        <w:spacing w:line="240" w:lineRule="auto"/>
      </w:pPr>
      <w:r>
        <w:separator/>
      </w:r>
    </w:p>
  </w:endnote>
  <w:endnote w:type="continuationSeparator" w:id="1">
    <w:p w:rsidR="009750D4" w:rsidRDefault="009750D4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50D4" w:rsidRDefault="009750D4" w:rsidP="006F0F01">
      <w:pPr>
        <w:spacing w:line="240" w:lineRule="auto"/>
      </w:pPr>
      <w:r>
        <w:separator/>
      </w:r>
    </w:p>
  </w:footnote>
  <w:footnote w:type="continuationSeparator" w:id="1">
    <w:p w:rsidR="009750D4" w:rsidRDefault="009750D4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14A41"/>
    <w:rsid w:val="00042F71"/>
    <w:rsid w:val="00073686"/>
    <w:rsid w:val="000A78F2"/>
    <w:rsid w:val="000B1BE9"/>
    <w:rsid w:val="000C24D9"/>
    <w:rsid w:val="000F29FE"/>
    <w:rsid w:val="001C658A"/>
    <w:rsid w:val="001E4838"/>
    <w:rsid w:val="00277CCF"/>
    <w:rsid w:val="003112D7"/>
    <w:rsid w:val="0033549C"/>
    <w:rsid w:val="00372FFD"/>
    <w:rsid w:val="003C27E2"/>
    <w:rsid w:val="003C74D7"/>
    <w:rsid w:val="00410473"/>
    <w:rsid w:val="00424DD3"/>
    <w:rsid w:val="00484E3B"/>
    <w:rsid w:val="00557778"/>
    <w:rsid w:val="005602B7"/>
    <w:rsid w:val="005C384D"/>
    <w:rsid w:val="005F4612"/>
    <w:rsid w:val="006C1DC9"/>
    <w:rsid w:val="006F0F01"/>
    <w:rsid w:val="006F3730"/>
    <w:rsid w:val="006F538F"/>
    <w:rsid w:val="0070319B"/>
    <w:rsid w:val="00732912"/>
    <w:rsid w:val="007C0C63"/>
    <w:rsid w:val="00817FCC"/>
    <w:rsid w:val="00826EFA"/>
    <w:rsid w:val="00893589"/>
    <w:rsid w:val="008F7285"/>
    <w:rsid w:val="009750D4"/>
    <w:rsid w:val="009831EF"/>
    <w:rsid w:val="009C1391"/>
    <w:rsid w:val="00A870FE"/>
    <w:rsid w:val="00B36938"/>
    <w:rsid w:val="00B37F84"/>
    <w:rsid w:val="00B4544F"/>
    <w:rsid w:val="00B81EC0"/>
    <w:rsid w:val="00C14927"/>
    <w:rsid w:val="00C1701B"/>
    <w:rsid w:val="00C17BCE"/>
    <w:rsid w:val="00C91243"/>
    <w:rsid w:val="00CA7C3D"/>
    <w:rsid w:val="00D22369"/>
    <w:rsid w:val="00D66963"/>
    <w:rsid w:val="00DC35FF"/>
    <w:rsid w:val="00DE23F8"/>
    <w:rsid w:val="00DE64BF"/>
    <w:rsid w:val="00E52779"/>
    <w:rsid w:val="00ED64B1"/>
    <w:rsid w:val="00F3298D"/>
    <w:rsid w:val="00F5170E"/>
    <w:rsid w:val="00F77AF1"/>
    <w:rsid w:val="00F862F9"/>
    <w:rsid w:val="00F975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571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1">
    <w:name w:val="Знак Знак11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337</TotalTime>
  <Pages>2</Pages>
  <Words>574</Words>
  <Characters>3278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23</cp:revision>
  <cp:lastPrinted>2024-02-19T09:25:00Z</cp:lastPrinted>
  <dcterms:created xsi:type="dcterms:W3CDTF">2018-02-19T07:20:00Z</dcterms:created>
  <dcterms:modified xsi:type="dcterms:W3CDTF">2024-03-25T06:58:00Z</dcterms:modified>
</cp:coreProperties>
</file>